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A9FC8" w14:textId="77777777" w:rsidR="008F047E" w:rsidRDefault="008F047E" w:rsidP="008F0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MARYNER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12C06DB6" w14:textId="77777777" w:rsidR="008F047E" w:rsidRDefault="008F047E" w:rsidP="008F0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B3D9F7A" w14:textId="77777777" w:rsidR="008F047E" w:rsidRDefault="008F047E" w:rsidP="008F047E">
      <w:pPr>
        <w:rPr>
          <w:rFonts w:ascii="Times New Roman" w:hAnsi="Times New Roman" w:cs="Times New Roman"/>
          <w:sz w:val="24"/>
          <w:szCs w:val="24"/>
        </w:rPr>
      </w:pPr>
    </w:p>
    <w:p w14:paraId="061C0CA7" w14:textId="77777777" w:rsidR="008F047E" w:rsidRDefault="008F047E" w:rsidP="008F047E">
      <w:pPr>
        <w:rPr>
          <w:rFonts w:ascii="Times New Roman" w:hAnsi="Times New Roman" w:cs="Times New Roman"/>
          <w:sz w:val="24"/>
          <w:szCs w:val="24"/>
        </w:rPr>
      </w:pPr>
    </w:p>
    <w:p w14:paraId="7D1E038F" w14:textId="77777777" w:rsidR="008F047E" w:rsidRDefault="008F047E" w:rsidP="008F0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</w:t>
      </w: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037B7B31" w14:textId="77777777" w:rsidR="008F047E" w:rsidRDefault="008F047E" w:rsidP="008F047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p.248)</w:t>
      </w:r>
    </w:p>
    <w:p w14:paraId="3331AC31" w14:textId="77777777" w:rsidR="008F047E" w:rsidRDefault="008F047E" w:rsidP="008F0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13A79FC8" w14:textId="77777777" w:rsidR="008F047E" w:rsidRDefault="008F047E" w:rsidP="008F047E">
      <w:pPr>
        <w:rPr>
          <w:rFonts w:ascii="Times New Roman" w:hAnsi="Times New Roman" w:cs="Times New Roman"/>
          <w:sz w:val="24"/>
          <w:szCs w:val="24"/>
        </w:rPr>
      </w:pPr>
    </w:p>
    <w:p w14:paraId="20A9762D" w14:textId="77777777" w:rsidR="008F047E" w:rsidRDefault="008F047E" w:rsidP="008F047E">
      <w:pPr>
        <w:rPr>
          <w:rFonts w:ascii="Times New Roman" w:hAnsi="Times New Roman" w:cs="Times New Roman"/>
          <w:sz w:val="24"/>
          <w:szCs w:val="24"/>
        </w:rPr>
      </w:pPr>
    </w:p>
    <w:p w14:paraId="202770DE" w14:textId="77777777" w:rsidR="008F047E" w:rsidRDefault="008F047E" w:rsidP="008F0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5F3A9A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2A378" w14:textId="77777777" w:rsidR="008F047E" w:rsidRDefault="008F047E" w:rsidP="009139A6">
      <w:r>
        <w:separator/>
      </w:r>
    </w:p>
  </w:endnote>
  <w:endnote w:type="continuationSeparator" w:id="0">
    <w:p w14:paraId="0180441A" w14:textId="77777777" w:rsidR="008F047E" w:rsidRDefault="008F04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C27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2B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E7A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84CAB" w14:textId="77777777" w:rsidR="008F047E" w:rsidRDefault="008F047E" w:rsidP="009139A6">
      <w:r>
        <w:separator/>
      </w:r>
    </w:p>
  </w:footnote>
  <w:footnote w:type="continuationSeparator" w:id="0">
    <w:p w14:paraId="143A4AED" w14:textId="77777777" w:rsidR="008F047E" w:rsidRDefault="008F04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C04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243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34D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47E"/>
    <w:rsid w:val="000666E0"/>
    <w:rsid w:val="002510B7"/>
    <w:rsid w:val="005C130B"/>
    <w:rsid w:val="00826F5C"/>
    <w:rsid w:val="008F047E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C617E"/>
  <w15:chartTrackingRefBased/>
  <w15:docId w15:val="{DB5CCBC9-BFD5-4CFC-A674-A5252871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47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2022-03-25T20:40:00Z</dcterms:created>
  <dcterms:modified xsi:type="dcterms:W3CDTF">2022-03-25T20:41:00Z</dcterms:modified>
</cp:coreProperties>
</file>